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7F4EB19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4732">
        <w:rPr>
          <w:b/>
          <w:noProof/>
          <w:sz w:val="24"/>
        </w:rPr>
        <w:t>6</w:t>
      </w:r>
      <w:r w:rsidR="00583A1D">
        <w:rPr>
          <w:b/>
          <w:noProof/>
          <w:sz w:val="24"/>
        </w:rPr>
        <w:t>888</w:t>
      </w:r>
    </w:p>
    <w:p w14:paraId="766A0330" w14:textId="48DB25E5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</w:r>
      <w:r w:rsidR="00583A1D">
        <w:rPr>
          <w:b/>
          <w:noProof/>
          <w:sz w:val="24"/>
        </w:rPr>
        <w:tab/>
        <w:t>(revision of C1-246461)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642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DE3CB" w:rsidR="001E41F3" w:rsidRPr="00410371" w:rsidRDefault="00642B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732">
              <w:rPr>
                <w:b/>
                <w:noProof/>
                <w:sz w:val="28"/>
              </w:rPr>
              <w:t>6700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6F6AE" w:rsidR="001E41F3" w:rsidRPr="00410371" w:rsidRDefault="00F63E9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CAE8E" w:rsidR="001E41F3" w:rsidRPr="00410371" w:rsidRDefault="00642B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541E5D">
              <w:rPr>
                <w:b/>
                <w:noProof/>
                <w:sz w:val="28"/>
              </w:rPr>
              <w:t>8</w:t>
            </w:r>
            <w:r w:rsidR="00863BEA">
              <w:rPr>
                <w:b/>
                <w:noProof/>
                <w:sz w:val="28"/>
              </w:rPr>
              <w:t>.</w:t>
            </w:r>
            <w:r w:rsidR="00541E5D">
              <w:rPr>
                <w:b/>
                <w:noProof/>
                <w:sz w:val="28"/>
              </w:rPr>
              <w:t>6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C9D75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83A1D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642B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B89CB" w:rsidR="001E41F3" w:rsidRDefault="00583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FB6DCD">
              <w:rPr>
                <w:noProof/>
              </w:rPr>
              <w:t>,</w:t>
            </w:r>
            <w:r w:rsidR="00FB6DCD">
              <w:t xml:space="preserve"> </w:t>
            </w:r>
            <w:r w:rsidR="00642B05">
              <w:fldChar w:fldCharType="begin"/>
            </w:r>
            <w:r w:rsidR="00642B05">
              <w:instrText xml:space="preserve"> DOCPROPERTY  RelatedWis  \* MERGEFORMAT </w:instrText>
            </w:r>
            <w:r w:rsidR="00642B05">
              <w:fldChar w:fldCharType="separate"/>
            </w:r>
            <w:r w:rsidR="00FB6DCD">
              <w:rPr>
                <w:noProof/>
                <w:lang w:eastAsia="zh-CN"/>
              </w:rPr>
              <w:t>IMSProtocol</w:t>
            </w:r>
            <w:r w:rsidR="00FB6DCD">
              <w:rPr>
                <w:noProof/>
              </w:rPr>
              <w:t>6</w:t>
            </w:r>
            <w:r w:rsidR="00642B0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642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DDD2C" w:rsidR="001E41F3" w:rsidRDefault="00204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541E5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B7DFF" w14:textId="77777777" w:rsidR="00E810FF" w:rsidRDefault="00E810FF" w:rsidP="00E810FF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66AD6B9D" w14:textId="2FA88CC6" w:rsidR="00E810FF" w:rsidRDefault="00E810FF" w:rsidP="00E810F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10435A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260646EB" w14:textId="702D5E65" w:rsidR="00E810FF" w:rsidRPr="00CD5B8B" w:rsidRDefault="00E810FF" w:rsidP="00E810F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E810F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6F012891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7:00Z">
        <w:r w:rsidR="00AD57E6">
          <w:t>IETF</w:t>
        </w:r>
        <w:r w:rsidR="00AD57E6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8507" w14:textId="77777777" w:rsidR="00642B05" w:rsidRDefault="00642B05">
      <w:r>
        <w:separator/>
      </w:r>
    </w:p>
  </w:endnote>
  <w:endnote w:type="continuationSeparator" w:id="0">
    <w:p w14:paraId="34ACDC7E" w14:textId="77777777" w:rsidR="00642B05" w:rsidRDefault="0064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DAF0" w14:textId="77777777" w:rsidR="00642B05" w:rsidRDefault="00642B05">
      <w:r>
        <w:separator/>
      </w:r>
    </w:p>
  </w:footnote>
  <w:footnote w:type="continuationSeparator" w:id="0">
    <w:p w14:paraId="47F7C566" w14:textId="77777777" w:rsidR="00642B05" w:rsidRDefault="0064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0435A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0467D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1E5D"/>
    <w:rsid w:val="00547111"/>
    <w:rsid w:val="005625CB"/>
    <w:rsid w:val="00573235"/>
    <w:rsid w:val="00583A1D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42B05"/>
    <w:rsid w:val="00653DE4"/>
    <w:rsid w:val="006613D4"/>
    <w:rsid w:val="00665C47"/>
    <w:rsid w:val="006702FE"/>
    <w:rsid w:val="00690E6F"/>
    <w:rsid w:val="00695808"/>
    <w:rsid w:val="006B46FB"/>
    <w:rsid w:val="006E21FB"/>
    <w:rsid w:val="006F7EDC"/>
    <w:rsid w:val="00711A20"/>
    <w:rsid w:val="00713B5F"/>
    <w:rsid w:val="00721B55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3C64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34732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913B1"/>
    <w:rsid w:val="00AA2CBC"/>
    <w:rsid w:val="00AA5EFD"/>
    <w:rsid w:val="00AB43FD"/>
    <w:rsid w:val="00AC0730"/>
    <w:rsid w:val="00AC28BB"/>
    <w:rsid w:val="00AC5820"/>
    <w:rsid w:val="00AD1CD8"/>
    <w:rsid w:val="00AD27DC"/>
    <w:rsid w:val="00AD57E6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10FF"/>
    <w:rsid w:val="00E86B1B"/>
    <w:rsid w:val="00E94D32"/>
    <w:rsid w:val="00EA1028"/>
    <w:rsid w:val="00EA64D9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3E9A"/>
    <w:rsid w:val="00F64348"/>
    <w:rsid w:val="00F918C0"/>
    <w:rsid w:val="00F94078"/>
    <w:rsid w:val="00FB6386"/>
    <w:rsid w:val="00FB6DCD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4AF22-85D5-4938-B716-330ACB7A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9</cp:revision>
  <cp:lastPrinted>1900-01-01T00:00:00Z</cp:lastPrinted>
  <dcterms:created xsi:type="dcterms:W3CDTF">2024-11-20T19:15:00Z</dcterms:created>
  <dcterms:modified xsi:type="dcterms:W3CDTF">2024-11-20T19:59:00Z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